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04D" w:rsidRDefault="00FA704D" w:rsidP="00FA704D">
      <w:pPr>
        <w:pStyle w:val="NoSpacing"/>
      </w:pPr>
      <w:r>
        <w:rPr>
          <w:u w:val="single"/>
        </w:rPr>
        <w:t>John MARTHAM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FA704D" w:rsidRDefault="00FA704D" w:rsidP="00FA704D">
      <w:pPr>
        <w:pStyle w:val="NoSpacing"/>
      </w:pPr>
    </w:p>
    <w:p w:rsidR="00FA704D" w:rsidRDefault="00FA704D" w:rsidP="00FA704D">
      <w:pPr>
        <w:pStyle w:val="NoSpacing"/>
      </w:pPr>
    </w:p>
    <w:p w:rsidR="00FA704D" w:rsidRDefault="00FA704D" w:rsidP="00FA704D">
      <w:pPr>
        <w:pStyle w:val="NoSpacing"/>
      </w:pPr>
      <w:r>
        <w:t>25 Oct.1427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Huntingdon</w:t>
      </w:r>
    </w:p>
    <w:p w:rsidR="00FA704D" w:rsidRDefault="00FA704D" w:rsidP="00FA704D">
      <w:pPr>
        <w:pStyle w:val="NoSpacing"/>
      </w:pPr>
      <w:r>
        <w:tab/>
      </w:r>
      <w:r>
        <w:tab/>
        <w:t>into lands of the late John Palmer(q.v.).</w:t>
      </w:r>
    </w:p>
    <w:p w:rsidR="00FA704D" w:rsidRDefault="00FA704D" w:rsidP="00FA70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23-15)</w:t>
      </w:r>
    </w:p>
    <w:p w:rsidR="00FA704D" w:rsidRDefault="00FA704D" w:rsidP="00FA704D">
      <w:pPr>
        <w:pStyle w:val="NoSpacing"/>
      </w:pPr>
    </w:p>
    <w:p w:rsidR="00FA704D" w:rsidRDefault="00FA704D" w:rsidP="00FA704D">
      <w:pPr>
        <w:pStyle w:val="NoSpacing"/>
      </w:pPr>
    </w:p>
    <w:p w:rsidR="006B2F86" w:rsidRPr="00FA704D" w:rsidRDefault="00FA704D" w:rsidP="00FA704D">
      <w:pPr>
        <w:pStyle w:val="NoSpacing"/>
      </w:pPr>
      <w:r>
        <w:t>11 February 2017</w:t>
      </w:r>
      <w:bookmarkStart w:id="0" w:name="_GoBack"/>
      <w:bookmarkEnd w:id="0"/>
    </w:p>
    <w:sectPr w:rsidR="006B2F86" w:rsidRPr="00FA70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04D" w:rsidRDefault="00FA704D" w:rsidP="00E71FC3">
      <w:pPr>
        <w:spacing w:after="0" w:line="240" w:lineRule="auto"/>
      </w:pPr>
      <w:r>
        <w:separator/>
      </w:r>
    </w:p>
  </w:endnote>
  <w:endnote w:type="continuationSeparator" w:id="0">
    <w:p w:rsidR="00FA704D" w:rsidRDefault="00FA70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04D" w:rsidRDefault="00FA704D" w:rsidP="00E71FC3">
      <w:pPr>
        <w:spacing w:after="0" w:line="240" w:lineRule="auto"/>
      </w:pPr>
      <w:r>
        <w:separator/>
      </w:r>
    </w:p>
  </w:footnote>
  <w:footnote w:type="continuationSeparator" w:id="0">
    <w:p w:rsidR="00FA704D" w:rsidRDefault="00FA70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04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E5948"/>
  <w15:chartTrackingRefBased/>
  <w15:docId w15:val="{9BB2CDD0-483E-45BF-A1D1-26939A36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2017-02-11T21:25:00Z</dcterms:created>
  <dcterms:modified xsi:type="dcterms:W3CDTF">2017-02-11T21:29:00Z</dcterms:modified>
</cp:coreProperties>
</file>